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60BBE" w14:textId="77777777" w:rsidR="00602280" w:rsidRDefault="00602280" w:rsidP="006022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CHIRBURY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17AD4F51" w14:textId="77777777" w:rsidR="00602280" w:rsidRDefault="00602280" w:rsidP="006022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6EC8A15A" w14:textId="77777777" w:rsidR="00602280" w:rsidRDefault="00602280" w:rsidP="006022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1E2EC1D" w14:textId="77777777" w:rsidR="00602280" w:rsidRDefault="00602280" w:rsidP="006022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988D61A" w14:textId="77777777" w:rsidR="00602280" w:rsidRDefault="00602280" w:rsidP="006022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318A5473" w14:textId="77777777" w:rsidR="00602280" w:rsidRDefault="00602280" w:rsidP="006022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22D691AD" w14:textId="77777777" w:rsidR="00602280" w:rsidRPr="00065994" w:rsidRDefault="00602280" w:rsidP="00602280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1C9F61C8" w14:textId="77777777" w:rsidR="00602280" w:rsidRDefault="00602280" w:rsidP="00602280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976F785" w14:textId="77777777" w:rsidR="00602280" w:rsidRDefault="00602280" w:rsidP="00602280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</w:p>
    <w:p w14:paraId="54027631" w14:textId="77777777" w:rsidR="00602280" w:rsidRDefault="00602280" w:rsidP="006022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D7D1D93" w14:textId="77777777" w:rsidR="00602280" w:rsidRDefault="00602280" w:rsidP="0060228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8 July 2024</w:t>
      </w:r>
    </w:p>
    <w:p w14:paraId="4334CC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AD74E5" w14:textId="77777777" w:rsidR="00602280" w:rsidRDefault="00602280" w:rsidP="009139A6">
      <w:r>
        <w:separator/>
      </w:r>
    </w:p>
  </w:endnote>
  <w:endnote w:type="continuationSeparator" w:id="0">
    <w:p w14:paraId="0FB9E865" w14:textId="77777777" w:rsidR="00602280" w:rsidRDefault="006022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A96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8D1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14D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5981F" w14:textId="77777777" w:rsidR="00602280" w:rsidRDefault="00602280" w:rsidP="009139A6">
      <w:r>
        <w:separator/>
      </w:r>
    </w:p>
  </w:footnote>
  <w:footnote w:type="continuationSeparator" w:id="0">
    <w:p w14:paraId="1C162174" w14:textId="77777777" w:rsidR="00602280" w:rsidRDefault="006022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A68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4AD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9AB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280"/>
    <w:rsid w:val="000666E0"/>
    <w:rsid w:val="002510B7"/>
    <w:rsid w:val="00270799"/>
    <w:rsid w:val="005C130B"/>
    <w:rsid w:val="00602280"/>
    <w:rsid w:val="00825DF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3248D"/>
  <w15:chartTrackingRefBased/>
  <w15:docId w15:val="{D61529AA-E746-4F1A-B13C-698842D5D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2024-10-16T14:48:00Z</dcterms:created>
  <dcterms:modified xsi:type="dcterms:W3CDTF">2024-10-16T14:49:00Z</dcterms:modified>
</cp:coreProperties>
</file>